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12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727" w:hRule="exact"/>
        </w:trPr>
        <w:tc>
          <w:tcPr>
            <w:tcW w:w="9653" w:type="dxa"/>
            <w:gridSpan w:val="2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361" w:lineRule="exact"/>
              <w:ind w:left="2389" w:right="2293"/>
              <w:jc w:val="center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‐1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30"/>
                <w:szCs w:val="30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MONIT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1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LL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4"/>
                <w:position w:val="1"/>
              </w:rPr>
              <w:t>'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3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98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0"/>
              </w:rPr>
            </w:r>
          </w:p>
          <w:p>
            <w:pPr>
              <w:spacing w:before="74" w:after="0" w:line="240" w:lineRule="auto"/>
              <w:ind w:left="4008" w:right="39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2004" w:right="198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FAUNA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671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215" w:right="19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FA‐1: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toraggio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avifauna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diu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na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diante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0" w:after="0" w:line="240" w:lineRule="auto"/>
              <w:ind w:left="1097" w:right="10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metodo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dei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ransetti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ne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ri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20" w:right="179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pK134+400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48" w:right="172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AV‐SO‐FA‐14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939" w:right="192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2065" w:right="204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SONA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957" w:right="19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VENETO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vMerge w:val="restart"/>
            <w:tcBorders>
              <w:top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26" w:right="160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X: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1637897,435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vMerge/>
            <w:tcBorders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31" w:right="16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5031379,683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04" w:hRule="exact"/>
        </w:trPr>
        <w:tc>
          <w:tcPr>
            <w:tcW w:w="9653" w:type="dxa"/>
            <w:gridSpan w:val="2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3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9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07" w:hRule="exact"/>
        </w:trPr>
        <w:tc>
          <w:tcPr>
            <w:tcW w:w="9653" w:type="dxa"/>
            <w:gridSpan w:val="2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5" w:after="0" w:line="240" w:lineRule="auto"/>
              <w:ind w:left="301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16" w:hRule="exact"/>
        </w:trPr>
        <w:tc>
          <w:tcPr>
            <w:tcW w:w="4920" w:type="dxa"/>
            <w:tcBorders>
              <w:top w:val="nil" w:sz="6" w:space="0" w:color="auto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9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nil" w:sz="6" w:space="0" w:color="auto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745" w:right="172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AV‐SO‐FA‐14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790" w:right="17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11/06/2020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54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1°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Campagna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6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50" w:right="173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Marco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Basso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2125" w:right="210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8.16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2125" w:right="210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8.27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900" w:right="188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Nuvoloso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2210" w:right="218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mento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304" w:hRule="exact"/>
        </w:trPr>
        <w:tc>
          <w:tcPr>
            <w:tcW w:w="4920" w:type="dxa"/>
            <w:tcBorders>
              <w:top w:val="single" w:sz="8.960" w:space="0" w:color="000000"/>
              <w:bottom w:val="single" w:sz="8.47992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momento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47992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2205" w:right="218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46" w:hRule="exact"/>
        </w:trPr>
        <w:tc>
          <w:tcPr>
            <w:tcW w:w="9653" w:type="dxa"/>
            <w:gridSpan w:val="16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84" w:after="0" w:line="240" w:lineRule="auto"/>
              <w:ind w:left="38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GLI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‐14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443" w:hRule="exact"/>
        </w:trPr>
        <w:tc>
          <w:tcPr>
            <w:tcW w:w="2987" w:type="dxa"/>
            <w:vMerge w:val="restart"/>
            <w:tcBorders>
              <w:top w:val="nil" w:sz="6" w:space="0" w:color="auto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9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3113" w:type="dxa"/>
            <w:gridSpan w:val="7"/>
            <w:tcBorders>
              <w:top w:val="nil" w:sz="6" w:space="0" w:color="auto"/>
              <w:bottom w:val="single" w:sz="8.9600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10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2978" w:type="dxa"/>
            <w:gridSpan w:val="7"/>
            <w:tcBorders>
              <w:top w:val="nil" w:sz="6" w:space="0" w:color="auto"/>
              <w:bottom w:val="single" w:sz="8.9600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96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574" w:type="dxa"/>
            <w:tcBorders>
              <w:top w:val="nil" w:sz="6" w:space="0" w:color="auto"/>
              <w:bottom w:val="single" w:sz="8.96008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81" w:after="0" w:line="240" w:lineRule="auto"/>
              <w:ind w:left="120" w:right="-6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54" w:hRule="exact"/>
        </w:trPr>
        <w:tc>
          <w:tcPr>
            <w:tcW w:w="2987" w:type="dxa"/>
            <w:vMerge/>
            <w:tcBorders>
              <w:bottom w:val="single" w:sz="8.96008" w:space="0" w:color="000000"/>
              <w:left w:val="single" w:sz="4.64008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08" w:space="0" w:color="000000"/>
              <w:bottom w:val="single" w:sz="8.96008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8" w:type="dxa"/>
            <w:tcBorders>
              <w:top w:val="single" w:sz="8.96008" w:space="0" w:color="000000"/>
              <w:bottom w:val="single" w:sz="8.96008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49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3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518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27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5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428" w:type="dxa"/>
            <w:tcBorders>
              <w:top w:val="single" w:sz="8.96008" w:space="0" w:color="000000"/>
              <w:bottom w:val="single" w:sz="8.96008" w:space="0" w:color="000000"/>
              <w:left w:val="single" w:sz="12.8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25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58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396" w:type="dxa"/>
            <w:tcBorders>
              <w:top w:val="single" w:sz="8.96008" w:space="0" w:color="000000"/>
              <w:bottom w:val="single" w:sz="8.9600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7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08" w:space="0" w:color="000000"/>
              <w:bottom w:val="single" w:sz="8.9600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4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2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2" w:type="dxa"/>
            <w:tcBorders>
              <w:top w:val="single" w:sz="8.96008" w:space="0" w:color="000000"/>
              <w:bottom w:val="single" w:sz="8.96008" w:space="0" w:color="000000"/>
              <w:left w:val="single" w:sz="8.48016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574" w:type="dxa"/>
            <w:tcBorders>
              <w:top w:val="single" w:sz="8.96008" w:space="0" w:color="000000"/>
              <w:bottom w:val="single" w:sz="8.96008" w:space="0" w:color="000000"/>
              <w:left w:val="single" w:sz="12.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08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mbaccio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08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08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4" w:right="9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3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08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267" w:lineRule="exact"/>
              <w:ind w:left="108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96" w:type="dxa"/>
            <w:tcBorders>
              <w:top w:val="single" w:sz="8.96008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08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08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08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8" w:hRule="exact"/>
        </w:trPr>
        <w:tc>
          <w:tcPr>
            <w:tcW w:w="2987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Capinera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6" w:right="9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267" w:lineRule="exact"/>
              <w:ind w:left="109" w:right="9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Merlo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6" w:lineRule="exact"/>
              <w:ind w:left="112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6" w:lineRule="exact"/>
              <w:ind w:left="117" w:right="9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266" w:lineRule="exact"/>
              <w:ind w:left="110" w:right="9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84" w:right="16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7" w:hRule="exact"/>
        </w:trPr>
        <w:tc>
          <w:tcPr>
            <w:tcW w:w="2987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Rigogolo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6" w:lineRule="exact"/>
              <w:ind w:left="111" w:right="9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6" w:lineRule="exact"/>
              <w:ind w:left="116" w:right="9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266" w:lineRule="exact"/>
              <w:ind w:left="109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Rondine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1" w:right="9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3" w:right="9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Zig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nero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267" w:lineRule="exact"/>
              <w:ind w:left="108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9" w:hRule="exact"/>
        </w:trPr>
        <w:tc>
          <w:tcPr>
            <w:tcW w:w="2987" w:type="dxa"/>
            <w:tcBorders>
              <w:top w:val="single" w:sz="8.960" w:space="0" w:color="000000"/>
              <w:bottom w:val="single" w:sz="8.48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Gazza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48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2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48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48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48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4" w:right="16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jc w:val="center"/>
        <w:spacing w:after="0"/>
        <w:sectPr>
          <w:pgMar w:header="719" w:top="2540" w:bottom="280" w:left="900" w:right="880"/>
          <w:headerReference w:type="default" r:id="rId5"/>
          <w:type w:val="continuous"/>
          <w:pgSz w:w="11920" w:h="16840"/>
        </w:sectPr>
      </w:pPr>
      <w:rPr/>
    </w:p>
    <w:p>
      <w:pPr>
        <w:spacing w:before="5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44" w:hRule="exact"/>
        </w:trPr>
        <w:tc>
          <w:tcPr>
            <w:tcW w:w="9653" w:type="dxa"/>
            <w:gridSpan w:val="17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84" w:after="0" w:line="240" w:lineRule="auto"/>
              <w:ind w:left="38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GLI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‐14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436" w:hRule="exact"/>
        </w:trPr>
        <w:tc>
          <w:tcPr>
            <w:tcW w:w="2987" w:type="dxa"/>
            <w:vMerge w:val="restart"/>
            <w:gridSpan w:val="2"/>
            <w:tcBorders>
              <w:top w:val="nil" w:sz="6" w:space="0" w:color="auto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69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3113" w:type="dxa"/>
            <w:gridSpan w:val="7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10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2978" w:type="dxa"/>
            <w:gridSpan w:val="7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96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574" w:type="dxa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81" w:after="0" w:line="240" w:lineRule="auto"/>
              <w:ind w:left="120" w:right="-74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424" w:hRule="exact"/>
        </w:trPr>
        <w:tc>
          <w:tcPr>
            <w:tcW w:w="2987" w:type="dxa"/>
            <w:vMerge/>
            <w:gridSpan w:val="2"/>
            <w:tcBorders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49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518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2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5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428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25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58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396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2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2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574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337" w:hRule="exact"/>
        </w:trPr>
        <w:tc>
          <w:tcPr>
            <w:tcW w:w="2987" w:type="dxa"/>
            <w:gridSpan w:val="2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Air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ne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ner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1" w:right="9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Tortora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selvatica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1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7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Beccamoschino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16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6" w:right="9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7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ign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16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266" w:lineRule="exact"/>
              <w:ind w:left="108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96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icchio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1" w:right="9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4" w:right="9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8" w:hRule="exact"/>
        </w:trPr>
        <w:tc>
          <w:tcPr>
            <w:tcW w:w="2987" w:type="dxa"/>
            <w:gridSpan w:val="2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Ghiandaia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1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9653" w:type="dxa"/>
            <w:gridSpan w:val="17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6" w:hRule="exact"/>
        </w:trPr>
        <w:tc>
          <w:tcPr>
            <w:tcW w:w="559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19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eri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vvi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40" w:lineRule="auto"/>
              <w:ind w:left="1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40" w:lineRule="auto"/>
              <w:ind w:left="11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asch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tà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terri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riale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559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40" w:lineRule="auto"/>
              <w:ind w:left="23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men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2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iata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40" w:lineRule="auto"/>
              <w:ind w:left="2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Atti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ità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ccata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riale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559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3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Masch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99" w:hRule="exact"/>
        </w:trPr>
        <w:tc>
          <w:tcPr>
            <w:tcW w:w="559" w:type="dxa"/>
            <w:tcBorders>
              <w:top w:val="single" w:sz="8.960" w:space="0" w:color="000000"/>
              <w:bottom w:val="single" w:sz="8.47992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7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47992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spacing w:before="4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61.599998" w:type="dxa"/>
      </w:tblPr>
      <w:tblGrid/>
      <w:tr>
        <w:trPr>
          <w:trHeight w:val="713" w:hRule="exact"/>
        </w:trPr>
        <w:tc>
          <w:tcPr>
            <w:tcW w:w="9653" w:type="dxa"/>
            <w:gridSpan w:val="4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3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16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</w:rPr>
              <w:t>‐14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1170" w:hRule="exact"/>
        </w:trPr>
        <w:tc>
          <w:tcPr>
            <w:tcW w:w="5076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56" w:right="210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  <w:shd w:val="clear" w:color="auto" w:fill="00B04F"/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43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05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68" w:lineRule="exact"/>
              <w:ind w:left="113" w:right="-67" w:firstLine="36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Colombaccio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-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Columba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umbus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428" w:right="41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260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Capinera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Sylvia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atricapilla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260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Merlo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Turdus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meru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Rigogolo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Oriolus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oriolus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429" w:right="41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2609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Rondine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Hirundo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ust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" w:space="0" w:color="000000"/>
              <w:bottom w:val="single" w:sz="4.6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428" w:right="41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Zigolo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nero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Ember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za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cir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" w:space="0" w:color="000000"/>
              <w:bottom w:val="single" w:sz="4.6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30" w:right="41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Gazza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ica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pica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" w:space="0" w:color="000000"/>
              <w:bottom w:val="single" w:sz="4.6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30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2609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Airone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ner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Ardea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ner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430" w:right="41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Tortora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selvatica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Streptopelia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turtur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Beccamosc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isticola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ju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8" w:right="41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260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Usignolo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-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Luscinia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arhynchos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Picchio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icus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viridis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398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7" w:hRule="exact"/>
        </w:trPr>
        <w:tc>
          <w:tcPr>
            <w:tcW w:w="2609" w:type="dxa"/>
            <w:tcBorders>
              <w:top w:val="single" w:sz="4.639840" w:space="0" w:color="000000"/>
              <w:bottom w:val="single" w:sz="13.76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Ghiandaia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13.76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arrulus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darius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39840" w:space="0" w:color="000000"/>
              <w:bottom w:val="single" w:sz="13.76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39840" w:space="0" w:color="000000"/>
              <w:bottom w:val="single" w:sz="13.76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40" w:hRule="exact"/>
        </w:trPr>
        <w:tc>
          <w:tcPr>
            <w:tcW w:w="5076" w:type="dxa"/>
            <w:gridSpan w:val="2"/>
            <w:tcBorders>
              <w:top w:val="single" w:sz="13.76" w:space="0" w:color="000000"/>
              <w:bottom w:val="single" w:sz="12.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14" w:after="0" w:line="240" w:lineRule="auto"/>
              <w:ind w:left="172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577" w:type="dxa"/>
            <w:gridSpan w:val="2"/>
            <w:tcBorders>
              <w:top w:val="single" w:sz="13.76" w:space="0" w:color="000000"/>
              <w:bottom w:val="single" w:sz="12.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2103" w:right="212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b/>
                <w:bCs/>
                <w:position w:val="1"/>
              </w:rPr>
              <w:t>30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432" w:hRule="exact"/>
        </w:trPr>
        <w:tc>
          <w:tcPr>
            <w:tcW w:w="5076" w:type="dxa"/>
            <w:gridSpan w:val="2"/>
            <w:tcBorders>
              <w:top w:val="single" w:sz="12.8" w:space="0" w:color="000000"/>
              <w:bottom w:val="single" w:sz="13.76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19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577" w:type="dxa"/>
            <w:gridSpan w:val="2"/>
            <w:tcBorders>
              <w:top w:val="single" w:sz="12.8" w:space="0" w:color="000000"/>
              <w:bottom w:val="single" w:sz="13.76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0" w:after="0" w:line="267" w:lineRule="exact"/>
              <w:ind w:left="2115" w:right="213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b/>
                <w:bCs/>
                <w:position w:val="1"/>
              </w:rPr>
              <w:t>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413" w:hRule="exact"/>
        </w:trPr>
        <w:tc>
          <w:tcPr>
            <w:tcW w:w="5076" w:type="dxa"/>
            <w:gridSpan w:val="2"/>
            <w:tcBorders>
              <w:top w:val="single" w:sz="13.76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6" w:lineRule="exact"/>
              <w:ind w:left="125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Sh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W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577" w:type="dxa"/>
            <w:gridSpan w:val="2"/>
            <w:tcBorders>
              <w:top w:val="single" w:sz="13.76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0" w:after="0" w:line="266" w:lineRule="exact"/>
              <w:ind w:left="2031" w:right="20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b/>
                <w:bCs/>
                <w:position w:val="1"/>
              </w:rPr>
              <w:t>2,42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409" w:hRule="exact"/>
        </w:trPr>
        <w:tc>
          <w:tcPr>
            <w:tcW w:w="5076" w:type="dxa"/>
            <w:gridSpan w:val="2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38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qu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577" w:type="dxa"/>
            <w:gridSpan w:val="2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0" w:after="0" w:line="267" w:lineRule="exact"/>
              <w:ind w:left="2031" w:right="20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b/>
                <w:bCs/>
                <w:position w:val="1"/>
              </w:rPr>
              <w:t>0,94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sectPr>
      <w:pgMar w:header="719" w:footer="0" w:top="2540" w:bottom="280" w:left="900" w:right="880"/>
      <w:pgSz w:w="11920" w:h="16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group style="position:absolute;margin-left:50.110001pt;margin-top:35.950001pt;width:496.06pt;height:92.38pt;mso-position-horizontal-relative:page;mso-position-vertical-relative:page;z-index:-1436" coordorigin="1002,719" coordsize="9921,1848">
          <v:group style="position:absolute;left:1008;top:725;width:9910;height:2" coordorigin="1008,725" coordsize="9910,2">
            <v:shape style="position:absolute;left:1008;top:725;width:9910;height:2" coordorigin="1008,725" coordsize="9910,0" path="m1008,725l10918,725e" filled="f" stroked="t" strokeweight=".580pt" strokecolor="#000000">
              <v:path arrowok="t"/>
            </v:shape>
          </v:group>
          <v:group style="position:absolute;left:1013;top:730;width:2;height:1826" coordorigin="1013,730" coordsize="2,1826">
            <v:shape style="position:absolute;left:1013;top:730;width:2;height:1826" coordorigin="1013,730" coordsize="0,1826" path="m1013,730l1013,2556e" filled="f" stroked="t" strokeweight=".580pt" strokecolor="#000000">
              <v:path arrowok="t"/>
            </v:shape>
          </v:group>
          <v:group style="position:absolute;left:6228;top:730;width:2;height:1114" coordorigin="6228,730" coordsize="2,1114">
            <v:shape style="position:absolute;left:6228;top:730;width:2;height:1114" coordorigin="6228,730" coordsize="0,1114" path="m6228,730l6228,1843e" filled="f" stroked="t" strokeweight=".580pt" strokecolor="#000000">
              <v:path arrowok="t"/>
            </v:shape>
          </v:group>
          <v:group style="position:absolute;left:10913;top:730;width:2;height:1826" coordorigin="10913,730" coordsize="2,1826">
            <v:shape style="position:absolute;left:10913;top:730;width:2;height:1826" coordorigin="10913,730" coordsize="0,1826" path="m10913,730l10913,2556e" filled="f" stroked="t" strokeweight=".580pt" strokecolor="#000000">
              <v:path arrowok="t"/>
            </v:shape>
          </v:group>
          <v:group style="position:absolute;left:1008;top:1848;width:9910;height:2" coordorigin="1008,1848" coordsize="9910,2">
            <v:shape style="position:absolute;left:1008;top:1848;width:9910;height:2" coordorigin="1008,1848" coordsize="9910,0" path="m1008,1848l10918,1848e" filled="f" stroked="t" strokeweight=".580pt" strokecolor="#000000">
              <v:path arrowok="t"/>
            </v:shape>
          </v:group>
          <v:group style="position:absolute;left:1008;top:2561;width:9910;height:2" coordorigin="1008,2561" coordsize="9910,2">
            <v:shape style="position:absolute;left:1008;top:2561;width:9910;height:2" coordorigin="1008,2561" coordsize="9910,0" path="m1008,2561l10918,2561e" filled="f" stroked="t" strokeweight=".580pt" strokecolor="#000000">
              <v:path arrowok="t"/>
            </v:shape>
          </v:group>
          <w10:wrap type="none"/>
        </v:group>
      </w:pict>
    </w:r>
    <w:r>
      <w:rPr/>
      <w:pict>
        <v:shape style="position:absolute;margin-left:56.040001pt;margin-top:51.119999pt;width:114.139pt;height:32.64pt;mso-position-horizontal-relative:page;mso-position-vertical-relative:page;z-index:-1435" type="#_x0000_t75">
          <v:imagedata r:id="rId1" o:title=""/>
        </v:shape>
      </w:pict>
    </w:r>
    <w:r>
      <w:rPr/>
      <w:pict>
        <v:shape style="position:absolute;margin-left:316.920013pt;margin-top:59.040001pt;width:93.146pt;height:24.96pt;mso-position-horizontal-relative:page;mso-position-vertical-relative:page;z-index:-1434" type="#_x0000_t75">
          <v:imagedata r:id="rId2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5.099998pt;margin-top:38.391552pt;width:120.697097pt;height:12.98pt;mso-position-horizontal-relative:page;mso-position-vertical-relative:page;z-index:-1433" type="#_x0000_t202" filled="f" stroked="f">
          <v:textbox inset="0,0,0,0">
            <w:txbxContent>
              <w:p>
                <w:pPr>
                  <w:spacing w:before="0" w:after="0" w:line="253" w:lineRule="exact"/>
                  <w:ind w:left="20" w:right="-53"/>
                  <w:jc w:val="left"/>
                  <w:rPr>
                    <w:rFonts w:ascii="Segoe UI" w:hAnsi="Segoe UI" w:cs="Segoe UI" w:eastAsia="Segoe UI"/>
                    <w:sz w:val="22"/>
                    <w:szCs w:val="22"/>
                  </w:rPr>
                </w:pPr>
                <w:rPr/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G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2"/>
                    <w:w w:val="100"/>
                  </w:rPr>
                  <w:t>N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L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1"/>
                    <w:w w:val="100"/>
                  </w:rPr>
                  <w:t> 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C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O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NT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ACTOR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15.887085pt;margin-top:38.391552pt;width:107.216948pt;height:12.98pt;mso-position-horizontal-relative:page;mso-position-vertical-relative:page;z-index:-1432" type="#_x0000_t202" filled="f" stroked="f">
          <v:textbox inset="0,0,0,0">
            <w:txbxContent>
              <w:p>
                <w:pPr>
                  <w:spacing w:before="0" w:after="0" w:line="253" w:lineRule="exact"/>
                  <w:ind w:left="20" w:right="-53"/>
                  <w:jc w:val="left"/>
                  <w:rPr>
                    <w:rFonts w:ascii="Segoe UI" w:hAnsi="Segoe UI" w:cs="Segoe UI" w:eastAsia="Segoe UI"/>
                    <w:sz w:val="22"/>
                    <w:szCs w:val="22"/>
                  </w:rPr>
                </w:pPr>
                <w:rPr/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L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TA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5"/>
                    <w:w w:val="100"/>
                  </w:rPr>
                  <w:t> 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SORV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1"/>
                    <w:w w:val="100"/>
                  </w:rPr>
                  <w:t>G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LIA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1"/>
                    <w:w w:val="100"/>
                  </w:rPr>
                  <w:t>N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ZA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8.599998pt;margin-top:95.674698pt;width:460.000178pt;height:32.660000pt;mso-position-horizontal-relative:page;mso-position-vertical-relative:page;z-index:-1431" type="#_x0000_t202" filled="f" stroked="f">
          <v:textbox inset="0,0,0,0">
            <w:txbxContent>
              <w:p>
                <w:pPr>
                  <w:spacing w:before="0" w:after="0" w:line="305" w:lineRule="exact"/>
                  <w:ind w:left="-21" w:right="-41"/>
                  <w:jc w:val="center"/>
                  <w:rPr>
                    <w:rFonts w:ascii="Calibri" w:hAnsi="Calibri" w:cs="Calibri" w:eastAsia="Calibri"/>
                    <w:sz w:val="28"/>
                    <w:szCs w:val="28"/>
                  </w:rPr>
                </w:pPr>
                <w:rPr/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NI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GGI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4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BIE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TAL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6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7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F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OVIA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/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VERONA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6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99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0"/>
                  </w:rPr>
                </w:r>
              </w:p>
              <w:p>
                <w:pPr>
                  <w:spacing w:before="0" w:after="0" w:line="334" w:lineRule="exact"/>
                  <w:ind w:left="394" w:right="372"/>
                  <w:jc w:val="center"/>
                  <w:rPr>
                    <w:rFonts w:ascii="Calibri" w:hAnsi="Calibri" w:cs="Calibri" w:eastAsia="Calibri"/>
                    <w:sz w:val="28"/>
                    <w:szCs w:val="28"/>
                  </w:rPr>
                </w:pPr>
                <w:rPr/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TRAT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BRE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VERONA: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5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LOTTO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F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U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Z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B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CIA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2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2"/>
                    <w:position w:val="1"/>
                  </w:rPr>
                  <w:t>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99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2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1"/>
                    <w:position w:val="1"/>
                  </w:rPr>
                  <w:t>ON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2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2021-02-15T12:11:39Z</dcterms:created>
  <dcterms:modified xsi:type="dcterms:W3CDTF">2021-02-15T12:11:39Z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